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018C094D" w:rsidR="00C12D8A" w:rsidRDefault="00E225C3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C12D8A">
        <w:rPr>
          <w:b/>
          <w:noProof/>
          <w:sz w:val="24"/>
        </w:rPr>
        <w:t>-e</w:t>
      </w:r>
      <w:r w:rsidR="00C12D8A">
        <w:rPr>
          <w:b/>
          <w:i/>
          <w:noProof/>
          <w:sz w:val="24"/>
        </w:rPr>
        <w:t xml:space="preserve"> </w:t>
      </w:r>
      <w:r w:rsidR="00C12D8A"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5A70D6">
        <w:rPr>
          <w:b/>
          <w:i/>
          <w:noProof/>
          <w:sz w:val="28"/>
        </w:rPr>
        <w:t>1870</w:t>
      </w:r>
      <w:bookmarkStart w:id="0" w:name="_GoBack"/>
      <w:bookmarkEnd w:id="0"/>
    </w:p>
    <w:p w14:paraId="7CB45193" w14:textId="21EE874F" w:rsidR="001E41F3" w:rsidRDefault="004C7B90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</w:t>
      </w:r>
      <w:r w:rsidR="00C12D8A">
        <w:rPr>
          <w:b/>
          <w:noProof/>
          <w:sz w:val="24"/>
        </w:rPr>
        <w:t xml:space="preserve"> </w:t>
      </w:r>
      <w:r w:rsidR="00E225C3">
        <w:rPr>
          <w:b/>
          <w:noProof/>
          <w:sz w:val="24"/>
        </w:rPr>
        <w:t>May</w:t>
      </w:r>
      <w:r w:rsidR="00C12D8A"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EA8E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B0EFD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00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6C101" w:rsidR="001E41F3" w:rsidRPr="003D4316" w:rsidRDefault="0015247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16.5</w:t>
            </w:r>
            <w:r w:rsidR="003D4316" w:rsidRPr="003D4316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682073" w:rsidR="00F25D98" w:rsidRDefault="00CA05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7B99" w:rsidR="001E41F3" w:rsidRDefault="00CA0602" w:rsidP="009C0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a</w:t>
            </w:r>
            <w:r w:rsidR="009C08F0">
              <w:t xml:space="preserve"> new</w:t>
            </w:r>
            <w:r>
              <w:t xml:space="preserve"> test case </w:t>
            </w:r>
            <w:r w:rsidR="009C08F0">
              <w:rPr>
                <w:lang w:eastAsia="zh-CN"/>
              </w:rPr>
              <w:t xml:space="preserve">on </w:t>
            </w:r>
            <w:r w:rsidR="004E65A6">
              <w:rPr>
                <w:lang w:eastAsia="zh-CN"/>
              </w:rPr>
              <w:t>NSSAA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E7566"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r w:rsidRPr="00A84A09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D1FF"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ABEF3" w:rsidR="001E41F3" w:rsidRDefault="00CA060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245B20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41730C">
              <w:rPr>
                <w:noProof/>
                <w:lang w:eastAsia="zh-CN"/>
              </w:rPr>
              <w:t>021-04-22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B802D" w:rsidR="001E41F3" w:rsidRDefault="00B43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62E96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2DB11" w:rsidR="001E41F3" w:rsidRDefault="006C6781" w:rsidP="0007775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 is specified in TS 33.501 Rel-16 that</w:t>
            </w:r>
            <w:r w:rsidR="000F3A3C">
              <w:rPr>
                <w:noProof/>
                <w:lang w:eastAsia="zh-CN"/>
              </w:rPr>
              <w:t xml:space="preserve"> i</w:t>
            </w:r>
            <w:r w:rsidR="00C67C2F" w:rsidRPr="00C67C2F">
              <w:rPr>
                <w:noProof/>
                <w:lang w:eastAsia="zh-CN"/>
              </w:rPr>
              <w:t>f no S-NSSAI is left in Allowed NSSAI for an access after the revocation, and no Default NSSAI can be provided to the UE in the Allowed NSSAI or a previous NSSAA failed for the Default NSSAI over this access, then the AMF shall execute the Network-initiated Deregist</w:t>
            </w:r>
            <w:r w:rsidR="000F3A3C">
              <w:rPr>
                <w:noProof/>
                <w:lang w:eastAsia="zh-CN"/>
              </w:rPr>
              <w:t>ration procedure for the access</w:t>
            </w:r>
            <w:r>
              <w:rPr>
                <w:noProof/>
                <w:lang w:eastAsia="zh-CN"/>
              </w:rPr>
              <w:t>.</w:t>
            </w:r>
            <w:r w:rsidR="000B3667">
              <w:rPr>
                <w:noProof/>
                <w:lang w:eastAsia="zh-CN"/>
              </w:rPr>
              <w:t xml:space="preserve"> If AMF implementation fails to align with the </w:t>
            </w:r>
            <w:r w:rsidR="00414464">
              <w:rPr>
                <w:noProof/>
                <w:lang w:eastAsia="zh-CN"/>
              </w:rPr>
              <w:t xml:space="preserve">above the specification, the UE </w:t>
            </w:r>
            <w:r w:rsidR="00AF35D6">
              <w:rPr>
                <w:noProof/>
                <w:lang w:eastAsia="zh-CN"/>
              </w:rPr>
              <w:t xml:space="preserve">will </w:t>
            </w:r>
            <w:r w:rsidR="00414464">
              <w:rPr>
                <w:noProof/>
                <w:lang w:eastAsia="zh-CN"/>
              </w:rPr>
              <w:t>get unauthorized</w:t>
            </w:r>
            <w:r w:rsidR="0007775F">
              <w:rPr>
                <w:noProof/>
                <w:lang w:eastAsia="zh-CN"/>
              </w:rPr>
              <w:t xml:space="preserve"> service</w:t>
            </w:r>
            <w:r w:rsidR="00414464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21496" w:rsidR="001E41F3" w:rsidRDefault="002D6A24" w:rsidP="00703F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>dd a test case that the AMF shall deregister UE, i</w:t>
            </w:r>
            <w:r w:rsidR="00703F74" w:rsidRPr="00C67C2F">
              <w:rPr>
                <w:noProof/>
                <w:lang w:eastAsia="zh-CN"/>
              </w:rPr>
              <w:t>f no S-NSSAI is left in Allowed NSSAI for an access after the revocation, and no Default NSSAI can be provided to the UE in the Allowed NSSAI or a previous NSSAA failed for the Default NSSAI over this access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F705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014EC" w:rsidR="001E41F3" w:rsidRDefault="0029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A75E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39F42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18635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57DC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68A15" w14:textId="77777777" w:rsidR="00E51E19" w:rsidRDefault="00E51E19" w:rsidP="007A54BD">
      <w:pPr>
        <w:rPr>
          <w:color w:val="0000FF"/>
          <w:sz w:val="28"/>
          <w:szCs w:val="28"/>
          <w:lang w:eastAsia="zh-CN"/>
        </w:rPr>
      </w:pPr>
    </w:p>
    <w:p w14:paraId="00104DE9" w14:textId="35623E95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565702">
        <w:rPr>
          <w:color w:val="0000FF"/>
          <w:sz w:val="28"/>
          <w:szCs w:val="28"/>
          <w:lang w:eastAsia="zh-CN"/>
        </w:rPr>
        <w:t xml:space="preserve"> (All texts are new)</w:t>
      </w:r>
      <w:r w:rsidRPr="007A54BD">
        <w:rPr>
          <w:color w:val="0000FF"/>
          <w:sz w:val="28"/>
          <w:szCs w:val="28"/>
          <w:lang w:eastAsia="zh-CN"/>
        </w:rPr>
        <w:t xml:space="preserve"> </w:t>
      </w:r>
      <w:r w:rsidR="00565702">
        <w:rPr>
          <w:color w:val="0000FF"/>
          <w:sz w:val="28"/>
          <w:szCs w:val="28"/>
          <w:lang w:eastAsia="zh-CN"/>
        </w:rPr>
        <w:t>*******************</w:t>
      </w:r>
    </w:p>
    <w:p w14:paraId="36FA1DFE" w14:textId="7CA4921B" w:rsidR="007A54BD" w:rsidRDefault="00565702" w:rsidP="007A54BD">
      <w:pPr>
        <w:pStyle w:val="4"/>
      </w:pPr>
      <w:bookmarkStart w:id="2" w:name="_Toc58340559"/>
      <w:bookmarkStart w:id="3" w:name="_Toc26877463"/>
      <w:bookmarkStart w:id="4" w:name="_Toc22544823"/>
      <w:bookmarkStart w:id="5" w:name="_Toc22544392"/>
      <w:r>
        <w:t>4.2.2.X</w:t>
      </w:r>
      <w:r w:rsidR="007A54BD">
        <w:t xml:space="preserve"> </w:t>
      </w:r>
      <w:r w:rsidR="007A54BD">
        <w:tab/>
      </w:r>
      <w:bookmarkEnd w:id="2"/>
      <w:bookmarkEnd w:id="3"/>
      <w:bookmarkEnd w:id="4"/>
      <w:bookmarkEnd w:id="5"/>
      <w:r>
        <w:t>N</w:t>
      </w:r>
      <w:r w:rsidR="00CA4B32">
        <w:t xml:space="preserve">etwork </w:t>
      </w:r>
      <w:r>
        <w:t>S</w:t>
      </w:r>
      <w:r w:rsidR="00CA4B32">
        <w:t xml:space="preserve">lice </w:t>
      </w:r>
      <w:r w:rsidR="002C4016">
        <w:t>Specific</w:t>
      </w:r>
      <w:r w:rsidR="00CA4B32">
        <w:t xml:space="preserve"> </w:t>
      </w:r>
      <w:r>
        <w:t>A</w:t>
      </w:r>
      <w:r w:rsidR="00CA4B32">
        <w:t xml:space="preserve">uthentication and </w:t>
      </w:r>
      <w:r w:rsidR="00E73384">
        <w:t>A</w:t>
      </w:r>
      <w:r w:rsidR="00CA4B32">
        <w:t>uthorization</w:t>
      </w:r>
    </w:p>
    <w:p w14:paraId="345D5D4F" w14:textId="636F1790" w:rsidR="007A54BD" w:rsidRDefault="002464A9" w:rsidP="007A54BD">
      <w:pPr>
        <w:pStyle w:val="5"/>
      </w:pPr>
      <w:bookmarkStart w:id="6" w:name="_Toc58340560"/>
      <w:bookmarkStart w:id="7" w:name="_Toc26877464"/>
      <w:bookmarkStart w:id="8" w:name="_Toc22544824"/>
      <w:bookmarkStart w:id="9" w:name="_Toc22544393"/>
      <w:r>
        <w:t>4.2.2.X</w:t>
      </w:r>
      <w:r w:rsidR="007A54BD">
        <w:t>.1</w:t>
      </w:r>
      <w:r w:rsidR="007A54BD">
        <w:tab/>
      </w:r>
      <w:bookmarkEnd w:id="6"/>
      <w:bookmarkEnd w:id="7"/>
      <w:bookmarkEnd w:id="8"/>
      <w:bookmarkEnd w:id="9"/>
      <w:r w:rsidR="00000482">
        <w:t xml:space="preserve">NSSAA revocation </w:t>
      </w:r>
    </w:p>
    <w:p w14:paraId="7CD176D6" w14:textId="2947F7A1" w:rsidR="007A54BD" w:rsidRDefault="007A54BD" w:rsidP="007A54BD">
      <w:r>
        <w:rPr>
          <w:i/>
        </w:rPr>
        <w:t>Requirement Name</w:t>
      </w:r>
      <w:r w:rsidR="00000482">
        <w:t>: NSSAA revocation</w:t>
      </w:r>
    </w:p>
    <w:p w14:paraId="0AC8F977" w14:textId="15BA2D2D" w:rsidR="007A54BD" w:rsidRDefault="007A54BD" w:rsidP="007A54BD">
      <w:r>
        <w:rPr>
          <w:i/>
        </w:rPr>
        <w:t xml:space="preserve">Requirement Reference: </w:t>
      </w:r>
      <w:r>
        <w:t xml:space="preserve">TS 33.501 [2], clause </w:t>
      </w:r>
      <w:r w:rsidR="006064F6">
        <w:t>1</w:t>
      </w:r>
      <w:r>
        <w:t>6.</w:t>
      </w:r>
      <w:r w:rsidR="006064F6">
        <w:t>5</w:t>
      </w:r>
      <w:r>
        <w:t xml:space="preserve"> </w:t>
      </w:r>
    </w:p>
    <w:p w14:paraId="5B16F84F" w14:textId="4C1EB80F" w:rsidR="006B60D2" w:rsidRDefault="007A54BD" w:rsidP="006B60D2">
      <w:r>
        <w:rPr>
          <w:i/>
        </w:rPr>
        <w:t>Requirement Descriptio</w:t>
      </w:r>
      <w:r w:rsidRPr="006B60D2">
        <w:rPr>
          <w:i/>
          <w:color w:val="000000" w:themeColor="text1"/>
        </w:rPr>
        <w:t>n</w:t>
      </w:r>
      <w:r w:rsidRPr="006B60D2">
        <w:rPr>
          <w:color w:val="000000" w:themeColor="text1"/>
        </w:rPr>
        <w:t>: "</w:t>
      </w:r>
      <w:r w:rsidR="005D62AE">
        <w:rPr>
          <w:color w:val="000000" w:themeColor="text1"/>
        </w:rPr>
        <w:t xml:space="preserve"> </w:t>
      </w:r>
      <w:r w:rsidR="006B60D2" w:rsidRPr="006B60D2">
        <w:rPr>
          <w:color w:val="000000" w:themeColor="text1"/>
        </w:rPr>
        <w:t>If no S-NSSAI is left in Allowed NSSAI for an access after the revocation, and no Default NSSAI can be provided to the UE in the Allowed NSSAI or a previous NS</w:t>
      </w:r>
      <w:r w:rsidR="006B60D2" w:rsidRPr="006B60D2">
        <w:rPr>
          <w:color w:val="000000" w:themeColor="text1"/>
          <w:lang w:eastAsia="zh-CN"/>
        </w:rPr>
        <w:t>S</w:t>
      </w:r>
      <w:r w:rsidR="006B60D2" w:rsidRPr="006B60D2">
        <w:rPr>
          <w:color w:val="000000" w:themeColor="text1"/>
        </w:rPr>
        <w:t>AA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</w:t>
      </w:r>
      <w:r w:rsidR="006B60D2">
        <w:t>.</w:t>
      </w:r>
      <w:r w:rsidR="006064F6" w:rsidRPr="006064F6">
        <w:rPr>
          <w:color w:val="000000" w:themeColor="text1"/>
        </w:rPr>
        <w:t xml:space="preserve"> </w:t>
      </w:r>
      <w:r w:rsidR="006064F6" w:rsidRPr="006B60D2">
        <w:rPr>
          <w:color w:val="000000" w:themeColor="text1"/>
        </w:rPr>
        <w:t>"</w:t>
      </w:r>
    </w:p>
    <w:p w14:paraId="2C67D3CD" w14:textId="5359500F" w:rsidR="007A54BD" w:rsidRDefault="006064F6" w:rsidP="007A54BD">
      <w:r w:rsidRPr="006D0D6D">
        <w:rPr>
          <w:lang w:eastAsia="zh-CN"/>
        </w:rPr>
        <w:t xml:space="preserve">as specified in </w:t>
      </w:r>
      <w:r w:rsidRPr="006D0D6D">
        <w:t xml:space="preserve">TS 33.501[2], clause </w:t>
      </w:r>
      <w:r w:rsidR="00D26B0A">
        <w:t>1</w:t>
      </w:r>
      <w:r w:rsidRPr="006D0D6D">
        <w:t>6.</w:t>
      </w:r>
      <w:r w:rsidR="00D26B0A">
        <w:t>5</w:t>
      </w:r>
    </w:p>
    <w:p w14:paraId="263535CB" w14:textId="33FF724D" w:rsidR="007A54BD" w:rsidRDefault="007A54BD" w:rsidP="007A54BD">
      <w:r>
        <w:rPr>
          <w:i/>
        </w:rPr>
        <w:t>Threat References</w:t>
      </w:r>
      <w:r w:rsidR="00535F23">
        <w:t>: TR 33.926, clause K.2.X</w:t>
      </w:r>
      <w:r>
        <w:t xml:space="preserve"> </w:t>
      </w:r>
    </w:p>
    <w:p w14:paraId="625D69D0" w14:textId="77777777" w:rsidR="007A54BD" w:rsidRDefault="007A54BD" w:rsidP="007A54BD">
      <w:r>
        <w:rPr>
          <w:i/>
        </w:rPr>
        <w:t>Test Case</w:t>
      </w:r>
      <w:r>
        <w:t xml:space="preserve">: </w:t>
      </w:r>
    </w:p>
    <w:p w14:paraId="34B12BD4" w14:textId="7ACB5486" w:rsidR="007A54BD" w:rsidRDefault="007A54BD" w:rsidP="007A54BD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 w:rsidR="00F872E2">
        <w:rPr>
          <w:lang w:eastAsia="zh-CN"/>
        </w:rPr>
        <w:t>NSSAA</w:t>
      </w:r>
      <w:r>
        <w:rPr>
          <w:lang w:eastAsia="zh-CN"/>
        </w:rPr>
        <w:t>_</w:t>
      </w:r>
      <w:r w:rsidR="00F872E2">
        <w:rPr>
          <w:rFonts w:hint="eastAsia"/>
          <w:lang w:eastAsia="zh-CN"/>
        </w:rPr>
        <w:t>R</w:t>
      </w:r>
      <w:r w:rsidR="002C7EC2">
        <w:rPr>
          <w:lang w:eastAsia="zh-CN"/>
        </w:rPr>
        <w:t>EVOCATION</w:t>
      </w:r>
    </w:p>
    <w:p w14:paraId="0BEB20A3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64FBEAB" w14:textId="19A4E722" w:rsidR="007A54BD" w:rsidRDefault="002C7EC2" w:rsidP="007A54BD">
      <w:pPr>
        <w:rPr>
          <w:lang w:eastAsia="zh-CN"/>
        </w:rPr>
      </w:pPr>
      <w:r>
        <w:rPr>
          <w:lang w:eastAsia="zh-CN"/>
        </w:rPr>
        <w:t>Verify that AMF deregisters UE when</w:t>
      </w:r>
      <w:r w:rsidR="00F96432">
        <w:rPr>
          <w:lang w:eastAsia="zh-CN"/>
        </w:rPr>
        <w:t>,</w:t>
      </w:r>
      <w:r w:rsidR="009121AB">
        <w:rPr>
          <w:lang w:eastAsia="zh-CN"/>
        </w:rPr>
        <w:t xml:space="preserve"> after slice </w:t>
      </w:r>
      <w:r w:rsidR="002C4016">
        <w:rPr>
          <w:lang w:eastAsia="zh-CN"/>
        </w:rPr>
        <w:t>specific</w:t>
      </w:r>
      <w:r w:rsidR="009121AB">
        <w:rPr>
          <w:lang w:eastAsia="zh-CN"/>
        </w:rPr>
        <w:t xml:space="preserve"> authorization revocation</w:t>
      </w:r>
      <w:r w:rsidR="00F96432">
        <w:rPr>
          <w:lang w:eastAsia="zh-CN"/>
        </w:rPr>
        <w:t>,</w:t>
      </w:r>
      <w:r>
        <w:rPr>
          <w:lang w:eastAsia="zh-CN"/>
        </w:rPr>
        <w:t xml:space="preserve"> </w:t>
      </w:r>
      <w:r w:rsidR="005371CA">
        <w:rPr>
          <w:lang w:eastAsia="zh-CN"/>
        </w:rPr>
        <w:t xml:space="preserve">there is </w:t>
      </w:r>
      <w:r w:rsidR="00C00277">
        <w:rPr>
          <w:lang w:eastAsia="zh-CN"/>
        </w:rPr>
        <w:t>no allowed NSSAI or</w:t>
      </w:r>
      <w:r w:rsidR="00672258">
        <w:rPr>
          <w:lang w:eastAsia="zh-CN"/>
        </w:rPr>
        <w:t xml:space="preserve"> </w:t>
      </w:r>
      <w:r w:rsidR="002C4016">
        <w:rPr>
          <w:lang w:eastAsia="zh-CN"/>
        </w:rPr>
        <w:t>Default</w:t>
      </w:r>
      <w:r w:rsidR="00C00277">
        <w:rPr>
          <w:lang w:eastAsia="zh-CN"/>
        </w:rPr>
        <w:t xml:space="preserve"> NSSAI that can be used by UE</w:t>
      </w:r>
      <w:r w:rsidR="0051149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C527B77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2D6291D6" w14:textId="5BC2130A" w:rsidR="00A006B0" w:rsidRDefault="002F119A" w:rsidP="005C2B2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9C3512">
        <w:rPr>
          <w:lang w:eastAsia="zh-CN"/>
        </w:rPr>
        <w:t>environment with UE</w:t>
      </w:r>
      <w:r>
        <w:rPr>
          <w:lang w:eastAsia="zh-CN"/>
        </w:rPr>
        <w:t xml:space="preserve">. The UE may be simulated. </w:t>
      </w:r>
    </w:p>
    <w:p w14:paraId="2235975D" w14:textId="5717F0C5" w:rsidR="00382E62" w:rsidRDefault="00382E62" w:rsidP="005C2B27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AMF under</w:t>
      </w:r>
      <w:r w:rsidR="00B21C1D">
        <w:rPr>
          <w:lang w:eastAsia="zh-CN"/>
        </w:rPr>
        <w:t xml:space="preserve"> test </w:t>
      </w:r>
      <w:r>
        <w:rPr>
          <w:lang w:eastAsia="zh-CN"/>
        </w:rPr>
        <w:t>is configured with one S-NSSAI in the Allowed NSSAI</w:t>
      </w:r>
      <w:r w:rsidR="00EF2333">
        <w:rPr>
          <w:lang w:eastAsia="zh-CN"/>
        </w:rPr>
        <w:t xml:space="preserve"> and no default S-NSSAI</w:t>
      </w:r>
      <w:r>
        <w:rPr>
          <w:lang w:eastAsia="zh-CN"/>
        </w:rPr>
        <w:t xml:space="preserve">. </w:t>
      </w:r>
    </w:p>
    <w:p w14:paraId="1D384665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71AE7C1" w14:textId="72AE3592" w:rsidR="001E6447" w:rsidRDefault="001E6447" w:rsidP="001E6447">
      <w:r>
        <w:rPr>
          <w:lang w:eastAsia="zh-CN"/>
        </w:rPr>
        <w:t>A message requesting the AMF under test to revoke the authorization</w:t>
      </w:r>
      <w:r w:rsidR="000C517F">
        <w:rPr>
          <w:lang w:eastAsia="zh-CN"/>
        </w:rPr>
        <w:t xml:space="preserve"> of the S-NSSAI in the Allowed NSSAI</w:t>
      </w:r>
      <w:r>
        <w:rPr>
          <w:lang w:eastAsia="zh-CN"/>
        </w:rPr>
        <w:t xml:space="preserve"> is simulated and sent the AMF </w:t>
      </w:r>
      <w:r w:rsidR="002C4016">
        <w:rPr>
          <w:lang w:eastAsia="zh-CN"/>
        </w:rPr>
        <w:t>under</w:t>
      </w:r>
      <w:r>
        <w:rPr>
          <w:lang w:eastAsia="zh-CN"/>
        </w:rPr>
        <w:t xml:space="preserve"> test. </w:t>
      </w:r>
    </w:p>
    <w:p w14:paraId="5FB01B0E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19C0694" w14:textId="5C6D251F" w:rsidR="007A54BD" w:rsidRDefault="00382E62" w:rsidP="007A54BD">
      <w:pPr>
        <w:rPr>
          <w:lang w:eastAsia="zh-CN"/>
        </w:rPr>
      </w:pPr>
      <w:r>
        <w:rPr>
          <w:lang w:eastAsia="zh-CN"/>
        </w:rPr>
        <w:t xml:space="preserve">The </w:t>
      </w:r>
      <w:r w:rsidR="003301A2">
        <w:rPr>
          <w:lang w:eastAsia="zh-CN"/>
        </w:rPr>
        <w:t xml:space="preserve">Deregistration Request message is sent by </w:t>
      </w:r>
      <w:r w:rsidR="003301A2">
        <w:rPr>
          <w:rFonts w:hint="eastAsia"/>
          <w:lang w:eastAsia="zh-CN"/>
        </w:rPr>
        <w:t>t</w:t>
      </w:r>
      <w:r w:rsidR="003301A2">
        <w:rPr>
          <w:lang w:eastAsia="zh-CN"/>
        </w:rPr>
        <w:t>he AMF under test to the UE</w:t>
      </w:r>
      <w:r w:rsidR="007A54BD">
        <w:rPr>
          <w:lang w:eastAsia="zh-CN"/>
        </w:rPr>
        <w:t>.</w:t>
      </w:r>
    </w:p>
    <w:p w14:paraId="19B52187" w14:textId="77777777" w:rsidR="007A54BD" w:rsidRDefault="007A54BD" w:rsidP="007A54BD">
      <w:pPr>
        <w:rPr>
          <w:b/>
        </w:rPr>
      </w:pPr>
      <w:r>
        <w:rPr>
          <w:b/>
        </w:rPr>
        <w:t>Expected format of evidence:</w:t>
      </w:r>
    </w:p>
    <w:p w14:paraId="68C9CD36" w14:textId="62A1A49D" w:rsidR="001E41F3" w:rsidRDefault="001A69E4" w:rsidP="007A54BD">
      <w:r w:rsidRPr="006D0D6D">
        <w:t>Evidence suitable for the interface, e.g., Screenshot containing the operational results.</w:t>
      </w:r>
    </w:p>
    <w:p w14:paraId="2C000E75" w14:textId="1613C4E1" w:rsidR="008F15C7" w:rsidRDefault="008F15C7" w:rsidP="008F15C7">
      <w:pPr>
        <w:pStyle w:val="NO"/>
      </w:pPr>
      <w:r>
        <w:t>NOTE X:</w:t>
      </w:r>
      <w:r>
        <w:tab/>
        <w:t>This test case is only applicable to AMF supporting Network Slice Specific Authentication and Authorization.</w:t>
      </w:r>
    </w:p>
    <w:p w14:paraId="33E1D8EB" w14:textId="77777777" w:rsidR="008F15C7" w:rsidRPr="008F15C7" w:rsidRDefault="008F15C7" w:rsidP="007A54BD"/>
    <w:p w14:paraId="00D50D91" w14:textId="5FB2EA02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BFF75EC" w14:textId="77777777" w:rsidR="007A54BD" w:rsidRDefault="007A54BD" w:rsidP="007A54BD">
      <w:pPr>
        <w:rPr>
          <w:noProof/>
        </w:rPr>
      </w:pPr>
    </w:p>
    <w:p w14:paraId="4D0E9ECA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1B0F1" w14:textId="77777777" w:rsidR="00A5037D" w:rsidRDefault="00A5037D">
      <w:r>
        <w:separator/>
      </w:r>
    </w:p>
  </w:endnote>
  <w:endnote w:type="continuationSeparator" w:id="0">
    <w:p w14:paraId="3CBD45E0" w14:textId="77777777" w:rsidR="00A5037D" w:rsidRDefault="00A5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D5F2E" w14:textId="77777777" w:rsidR="00A5037D" w:rsidRDefault="00A5037D">
      <w:r>
        <w:separator/>
      </w:r>
    </w:p>
  </w:footnote>
  <w:footnote w:type="continuationSeparator" w:id="0">
    <w:p w14:paraId="59759F5B" w14:textId="77777777" w:rsidR="00A5037D" w:rsidRDefault="00A50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2"/>
    <w:rsid w:val="0001135C"/>
    <w:rsid w:val="00021BCE"/>
    <w:rsid w:val="00022E4A"/>
    <w:rsid w:val="00036E38"/>
    <w:rsid w:val="0007775F"/>
    <w:rsid w:val="000921B8"/>
    <w:rsid w:val="000A6394"/>
    <w:rsid w:val="000A666D"/>
    <w:rsid w:val="000B3667"/>
    <w:rsid w:val="000B7FED"/>
    <w:rsid w:val="000C038A"/>
    <w:rsid w:val="000C420E"/>
    <w:rsid w:val="000C517F"/>
    <w:rsid w:val="000C6598"/>
    <w:rsid w:val="000D44B3"/>
    <w:rsid w:val="000E014D"/>
    <w:rsid w:val="000F3A3C"/>
    <w:rsid w:val="00100D55"/>
    <w:rsid w:val="00120910"/>
    <w:rsid w:val="00145D43"/>
    <w:rsid w:val="00145FF9"/>
    <w:rsid w:val="00152473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210859"/>
    <w:rsid w:val="00221F39"/>
    <w:rsid w:val="00222089"/>
    <w:rsid w:val="00227A72"/>
    <w:rsid w:val="002464A9"/>
    <w:rsid w:val="0026004D"/>
    <w:rsid w:val="002640DD"/>
    <w:rsid w:val="00274DF7"/>
    <w:rsid w:val="00275D12"/>
    <w:rsid w:val="00280AA9"/>
    <w:rsid w:val="00284FEB"/>
    <w:rsid w:val="002860C4"/>
    <w:rsid w:val="00293983"/>
    <w:rsid w:val="002B422E"/>
    <w:rsid w:val="002B5741"/>
    <w:rsid w:val="002C4016"/>
    <w:rsid w:val="002C7EC2"/>
    <w:rsid w:val="002D3173"/>
    <w:rsid w:val="002D6A24"/>
    <w:rsid w:val="002E472E"/>
    <w:rsid w:val="002F119A"/>
    <w:rsid w:val="003049B8"/>
    <w:rsid w:val="00305409"/>
    <w:rsid w:val="003301A2"/>
    <w:rsid w:val="00333608"/>
    <w:rsid w:val="0034108E"/>
    <w:rsid w:val="00344564"/>
    <w:rsid w:val="003514F9"/>
    <w:rsid w:val="0035218A"/>
    <w:rsid w:val="003609EF"/>
    <w:rsid w:val="0036231A"/>
    <w:rsid w:val="00374DD4"/>
    <w:rsid w:val="00382E62"/>
    <w:rsid w:val="003A785D"/>
    <w:rsid w:val="003B7142"/>
    <w:rsid w:val="003D4316"/>
    <w:rsid w:val="003E1A36"/>
    <w:rsid w:val="00410371"/>
    <w:rsid w:val="00414464"/>
    <w:rsid w:val="0041730C"/>
    <w:rsid w:val="004242F1"/>
    <w:rsid w:val="00437F81"/>
    <w:rsid w:val="0044794D"/>
    <w:rsid w:val="00450BA0"/>
    <w:rsid w:val="004932F5"/>
    <w:rsid w:val="004A52C6"/>
    <w:rsid w:val="004B75B7"/>
    <w:rsid w:val="004C7B90"/>
    <w:rsid w:val="004E65A6"/>
    <w:rsid w:val="004F2C44"/>
    <w:rsid w:val="004F7AD3"/>
    <w:rsid w:val="005009D9"/>
    <w:rsid w:val="00511493"/>
    <w:rsid w:val="00511E6F"/>
    <w:rsid w:val="0051580D"/>
    <w:rsid w:val="00535F23"/>
    <w:rsid w:val="005371CA"/>
    <w:rsid w:val="00546869"/>
    <w:rsid w:val="00547111"/>
    <w:rsid w:val="00565702"/>
    <w:rsid w:val="00592D74"/>
    <w:rsid w:val="005A6AA3"/>
    <w:rsid w:val="005A70D6"/>
    <w:rsid w:val="005C2B27"/>
    <w:rsid w:val="005D62AE"/>
    <w:rsid w:val="005E2C44"/>
    <w:rsid w:val="005F151C"/>
    <w:rsid w:val="006042EA"/>
    <w:rsid w:val="006064F6"/>
    <w:rsid w:val="00606A35"/>
    <w:rsid w:val="00613EB2"/>
    <w:rsid w:val="0061419F"/>
    <w:rsid w:val="00621188"/>
    <w:rsid w:val="006257ED"/>
    <w:rsid w:val="00665C47"/>
    <w:rsid w:val="00672258"/>
    <w:rsid w:val="00695808"/>
    <w:rsid w:val="006A0D1E"/>
    <w:rsid w:val="006A75A3"/>
    <w:rsid w:val="006B46FB"/>
    <w:rsid w:val="006B60D2"/>
    <w:rsid w:val="006C6781"/>
    <w:rsid w:val="006E21FB"/>
    <w:rsid w:val="00703F74"/>
    <w:rsid w:val="007044C6"/>
    <w:rsid w:val="007215E2"/>
    <w:rsid w:val="00723E1B"/>
    <w:rsid w:val="00732007"/>
    <w:rsid w:val="00740150"/>
    <w:rsid w:val="00784942"/>
    <w:rsid w:val="00792342"/>
    <w:rsid w:val="007977A8"/>
    <w:rsid w:val="007A54BD"/>
    <w:rsid w:val="007B11E3"/>
    <w:rsid w:val="007B512A"/>
    <w:rsid w:val="007C2097"/>
    <w:rsid w:val="007D0CBE"/>
    <w:rsid w:val="007D6A07"/>
    <w:rsid w:val="007E6518"/>
    <w:rsid w:val="007F7259"/>
    <w:rsid w:val="008040A8"/>
    <w:rsid w:val="00816786"/>
    <w:rsid w:val="00816E6E"/>
    <w:rsid w:val="008279FA"/>
    <w:rsid w:val="00834ECD"/>
    <w:rsid w:val="00836FF5"/>
    <w:rsid w:val="008626E7"/>
    <w:rsid w:val="00870EE7"/>
    <w:rsid w:val="00873C82"/>
    <w:rsid w:val="008863B9"/>
    <w:rsid w:val="008A109C"/>
    <w:rsid w:val="008A2471"/>
    <w:rsid w:val="008A45A6"/>
    <w:rsid w:val="008B1E0A"/>
    <w:rsid w:val="008B7764"/>
    <w:rsid w:val="008F15C7"/>
    <w:rsid w:val="008F3789"/>
    <w:rsid w:val="008F686C"/>
    <w:rsid w:val="009121AB"/>
    <w:rsid w:val="009148DE"/>
    <w:rsid w:val="009232F9"/>
    <w:rsid w:val="00941E30"/>
    <w:rsid w:val="00974059"/>
    <w:rsid w:val="009777D9"/>
    <w:rsid w:val="00985D32"/>
    <w:rsid w:val="00991B88"/>
    <w:rsid w:val="0099660B"/>
    <w:rsid w:val="009A5753"/>
    <w:rsid w:val="009A579D"/>
    <w:rsid w:val="009C08F0"/>
    <w:rsid w:val="009C3512"/>
    <w:rsid w:val="009C36F3"/>
    <w:rsid w:val="009D0E18"/>
    <w:rsid w:val="009E3297"/>
    <w:rsid w:val="009F734F"/>
    <w:rsid w:val="00A006B0"/>
    <w:rsid w:val="00A246B6"/>
    <w:rsid w:val="00A47E70"/>
    <w:rsid w:val="00A5037D"/>
    <w:rsid w:val="00A50CF0"/>
    <w:rsid w:val="00A7671C"/>
    <w:rsid w:val="00A773C4"/>
    <w:rsid w:val="00A84446"/>
    <w:rsid w:val="00A91376"/>
    <w:rsid w:val="00AA2CBC"/>
    <w:rsid w:val="00AA7C5D"/>
    <w:rsid w:val="00AC1A41"/>
    <w:rsid w:val="00AC5820"/>
    <w:rsid w:val="00AD1CD8"/>
    <w:rsid w:val="00AD5F27"/>
    <w:rsid w:val="00AF35D6"/>
    <w:rsid w:val="00AF46EE"/>
    <w:rsid w:val="00B13F88"/>
    <w:rsid w:val="00B21C1D"/>
    <w:rsid w:val="00B2501C"/>
    <w:rsid w:val="00B258BB"/>
    <w:rsid w:val="00B353F4"/>
    <w:rsid w:val="00B434A9"/>
    <w:rsid w:val="00B53466"/>
    <w:rsid w:val="00B62963"/>
    <w:rsid w:val="00B67B97"/>
    <w:rsid w:val="00B7357D"/>
    <w:rsid w:val="00B83402"/>
    <w:rsid w:val="00B85584"/>
    <w:rsid w:val="00B93536"/>
    <w:rsid w:val="00B968C8"/>
    <w:rsid w:val="00BA20FC"/>
    <w:rsid w:val="00BA3EC5"/>
    <w:rsid w:val="00BA51D9"/>
    <w:rsid w:val="00BB5DFC"/>
    <w:rsid w:val="00BC2140"/>
    <w:rsid w:val="00BD279D"/>
    <w:rsid w:val="00BD6BB8"/>
    <w:rsid w:val="00C00277"/>
    <w:rsid w:val="00C12D8A"/>
    <w:rsid w:val="00C66BA2"/>
    <w:rsid w:val="00C67C2F"/>
    <w:rsid w:val="00C8274A"/>
    <w:rsid w:val="00C91952"/>
    <w:rsid w:val="00C95985"/>
    <w:rsid w:val="00CA0544"/>
    <w:rsid w:val="00CA0602"/>
    <w:rsid w:val="00CA4B32"/>
    <w:rsid w:val="00CC5026"/>
    <w:rsid w:val="00CC68D0"/>
    <w:rsid w:val="00CE52D0"/>
    <w:rsid w:val="00CF4434"/>
    <w:rsid w:val="00CF5C18"/>
    <w:rsid w:val="00D03F9A"/>
    <w:rsid w:val="00D06D51"/>
    <w:rsid w:val="00D101FB"/>
    <w:rsid w:val="00D13AEA"/>
    <w:rsid w:val="00D2070C"/>
    <w:rsid w:val="00D2132F"/>
    <w:rsid w:val="00D22CCA"/>
    <w:rsid w:val="00D24991"/>
    <w:rsid w:val="00D26B0A"/>
    <w:rsid w:val="00D3487C"/>
    <w:rsid w:val="00D50255"/>
    <w:rsid w:val="00D51FE0"/>
    <w:rsid w:val="00D566E6"/>
    <w:rsid w:val="00D66520"/>
    <w:rsid w:val="00DA67F0"/>
    <w:rsid w:val="00DC76E6"/>
    <w:rsid w:val="00DE34CF"/>
    <w:rsid w:val="00E13F3D"/>
    <w:rsid w:val="00E225C3"/>
    <w:rsid w:val="00E34898"/>
    <w:rsid w:val="00E51E19"/>
    <w:rsid w:val="00E71850"/>
    <w:rsid w:val="00E73384"/>
    <w:rsid w:val="00EA0F4E"/>
    <w:rsid w:val="00EB09B7"/>
    <w:rsid w:val="00EB752A"/>
    <w:rsid w:val="00EC1F26"/>
    <w:rsid w:val="00ED23DB"/>
    <w:rsid w:val="00EE7D7C"/>
    <w:rsid w:val="00EF2333"/>
    <w:rsid w:val="00F03BFC"/>
    <w:rsid w:val="00F1074E"/>
    <w:rsid w:val="00F148E3"/>
    <w:rsid w:val="00F23B85"/>
    <w:rsid w:val="00F25D98"/>
    <w:rsid w:val="00F300FB"/>
    <w:rsid w:val="00F45943"/>
    <w:rsid w:val="00F872E2"/>
    <w:rsid w:val="00F92910"/>
    <w:rsid w:val="00F95F19"/>
    <w:rsid w:val="00F96432"/>
    <w:rsid w:val="00FA7DF6"/>
    <w:rsid w:val="00FB6386"/>
    <w:rsid w:val="00FD2D1A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F747-7550-4918-AECD-38253D642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176</cp:revision>
  <cp:lastPrinted>1899-12-31T23:00:00Z</cp:lastPrinted>
  <dcterms:created xsi:type="dcterms:W3CDTF">2020-02-03T08:32:00Z</dcterms:created>
  <dcterms:modified xsi:type="dcterms:W3CDTF">2021-05-10T11:50:00Z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(2)v3XnN0CLZhl0JGH/0rv8o2kPbIqD0ZX96fDj5NdjtntjDQEgmJiKC+S/8UuXJhJm6YSC5fke
9FdtEtyMqdagJarzVHeqwyGBR/64muQjr5H/rJjwbdALAuBHuWOORiLF9TAfXrL18uvobaD1
Tv1PlONWPz1Brz/8oxcm7NlGneLWDEzrtlA9rB+7+qv9s7xFFPHKyQLwa12IrRDl2vrDI0z2
5sAS3Cf59Zr/nYS6hX</vt:lpwstr>
  </property>
  <property fmtid="{D5CDD505-2E9C-101B-9397-08002B2CF9AE}" pid="22" name="_2015_ms_pID_7253431">
    <vt:lpwstr>CTczw8DgTeSEFrcZ60xdHeskR2hrGfzMqbWPkq+G6edp14uoQbN/yY
Ldc+fiRRKbTemihDiINS8tul4+0Tiu4OHl+TljWN018QkVM8vUz51UGJQXZaAa8PjgghPCl5
gT5MxQawD3tWPGasH2dNpfoayiLmR08hAF/5qN6weIrf7xdVSz6YjQkW5GAGvYapHFK9ADJb
dHt5VL9Jx5jkx254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1620644417</vt:lpwstr>
  </property>
</Properties>
</file>